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C02531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C0253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C0253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C0253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C0253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C0253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C0253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C02531">
        <w:rPr>
          <w:b w:val="0"/>
        </w:rPr>
        <w:t xml:space="preserve"> 102/2307-21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C02531" w:rsidP="00232C8F">
            <w:r>
              <w:t>Техник по эксплуатации зданий (инвентарных строений)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C02531" w:rsidP="00232C8F">
            <w:r>
              <w:t>17544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C02531" w:rsidRPr="00C02531">
        <w:rPr>
          <w:rStyle w:val="aa"/>
        </w:rPr>
        <w:t xml:space="preserve"> Обслуживающий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C02531" w:rsidRPr="00C02531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C02531" w:rsidRPr="00C02531">
        <w:rPr>
          <w:u w:val="single"/>
        </w:rPr>
        <w:t xml:space="preserve">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C02531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C02531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C02531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C02531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C02531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C02531" w:rsidP="00BA30DE">
            <w:pPr>
              <w:jc w:val="center"/>
            </w:pPr>
            <w:r>
              <w:t>054-935-522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C0253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02531" w:rsidRDefault="00C0253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02531" w:rsidRPr="00D15B1E" w:rsidRDefault="00C02531" w:rsidP="00AD14A4">
            <w:pPr>
              <w:rPr>
                <w:rStyle w:val="a7"/>
              </w:rPr>
            </w:pPr>
          </w:p>
        </w:tc>
      </w:tr>
      <w:tr w:rsidR="00C0253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02531" w:rsidRDefault="00C0253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02531" w:rsidRPr="00D15B1E" w:rsidRDefault="00C02531" w:rsidP="00AD14A4">
            <w:pPr>
              <w:rPr>
                <w:rStyle w:val="a7"/>
              </w:rPr>
            </w:pPr>
          </w:p>
        </w:tc>
      </w:tr>
      <w:tr w:rsidR="00C0253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02531" w:rsidRDefault="00C0253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02531" w:rsidRPr="00D15B1E" w:rsidRDefault="00C02531" w:rsidP="00AD14A4">
            <w:pPr>
              <w:rPr>
                <w:rStyle w:val="a7"/>
              </w:rPr>
            </w:pPr>
          </w:p>
        </w:tc>
      </w:tr>
      <w:tr w:rsidR="00C0253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02531" w:rsidRDefault="00C0253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02531" w:rsidRPr="00D15B1E" w:rsidRDefault="00C02531" w:rsidP="00AD14A4">
            <w:pPr>
              <w:rPr>
                <w:rStyle w:val="a7"/>
              </w:rPr>
            </w:pPr>
          </w:p>
        </w:tc>
      </w:tr>
      <w:tr w:rsidR="00C0253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02531" w:rsidRDefault="00C0253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02531" w:rsidRPr="00D15B1E" w:rsidRDefault="00C02531" w:rsidP="00AD14A4">
            <w:pPr>
              <w:rPr>
                <w:rStyle w:val="a7"/>
              </w:rPr>
            </w:pPr>
          </w:p>
        </w:tc>
      </w:tr>
      <w:tr w:rsidR="00C0253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02531" w:rsidRDefault="00C0253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02531" w:rsidRPr="00D15B1E" w:rsidRDefault="00C02531" w:rsidP="00AD14A4">
            <w:pPr>
              <w:rPr>
                <w:rStyle w:val="a7"/>
              </w:rPr>
            </w:pPr>
          </w:p>
        </w:tc>
      </w:tr>
      <w:tr w:rsidR="00C02531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02531" w:rsidRDefault="00C02531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02531" w:rsidRPr="00D15B1E" w:rsidRDefault="00C02531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C02531" w:rsidRPr="00C02531">
        <w:rPr>
          <w:rStyle w:val="aa"/>
        </w:rPr>
        <w:t xml:space="preserve"> Ручной инструмент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C02531" w:rsidRPr="00C02531">
        <w:rPr>
          <w:rStyle w:val="aa"/>
        </w:rPr>
        <w:t xml:space="preserve"> Канцелярские принадлежности, расходные материалы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5F0B4A" w:rsidRDefault="005F0B4A" w:rsidP="00481C22">
      <w:pPr>
        <w:rPr>
          <w:b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42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42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42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42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42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42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42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42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422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42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42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42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42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422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42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7742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7742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77422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7742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0253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13B8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13B8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0253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13B8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13B8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0253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13B8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13B8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0253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13B8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13B8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0253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13B8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13B8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0253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13B8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13B8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0253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13B8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13B8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77422E" w:rsidRPr="0077422E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77422E" w:rsidRPr="0077422E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02531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02531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C02531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1C3DF3" w:rsidRDefault="001C3DF3" w:rsidP="003C5C39"/>
    <w:p w:rsidR="001C3DF3" w:rsidRDefault="001C3DF3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C025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02531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02531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C025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C02531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(дата)</w:t>
            </w: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(дата)</w:t>
            </w: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(дата)</w:t>
            </w: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(дата)</w:t>
            </w: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(дата)</w:t>
            </w: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(дата)</w:t>
            </w: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77422E" w:rsidP="003C5C39">
            <w:pPr>
              <w:pStyle w:val="a8"/>
            </w:pPr>
            <w:r>
              <w:t>18.02.2022</w:t>
            </w:r>
          </w:p>
        </w:tc>
      </w:tr>
      <w:tr w:rsidR="00EF07A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3C5C39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</w:pPr>
            <w:r w:rsidRPr="001C3DF3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  <w:r w:rsidRPr="001C3DF3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77422E" w:rsidP="00EF07A3">
            <w:pPr>
              <w:pStyle w:val="a8"/>
            </w:pPr>
            <w:r>
              <w:t>18.02.2022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C025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C025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C02531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02531" w:rsidRPr="00C02531" w:rsidRDefault="00C02531" w:rsidP="00EF07A3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(дата)</w:t>
            </w: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02531" w:rsidRPr="00C02531" w:rsidRDefault="00C02531" w:rsidP="00EF07A3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(дата)</w:t>
            </w: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02531" w:rsidRPr="00C02531" w:rsidRDefault="00C02531" w:rsidP="00EF07A3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(дата)</w:t>
            </w: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02531" w:rsidRPr="00C02531" w:rsidRDefault="00C02531" w:rsidP="00EF07A3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(дата)</w:t>
            </w: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02531" w:rsidRPr="00C02531" w:rsidRDefault="00C02531" w:rsidP="00EF07A3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(дата)</w:t>
            </w: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02531" w:rsidRPr="00C02531" w:rsidRDefault="00C02531" w:rsidP="00EF07A3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(дата)</w:t>
            </w: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2531" w:rsidRPr="00C02531" w:rsidRDefault="00C02531" w:rsidP="004E51DC">
            <w:pPr>
              <w:pStyle w:val="a8"/>
            </w:pPr>
          </w:p>
        </w:tc>
      </w:tr>
      <w:tr w:rsidR="00C02531" w:rsidRPr="00C02531" w:rsidTr="00C0253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02531" w:rsidRPr="00C02531" w:rsidRDefault="00C02531" w:rsidP="00EF07A3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02531" w:rsidRPr="00C02531" w:rsidRDefault="00C02531" w:rsidP="004E51DC">
            <w:pPr>
              <w:pStyle w:val="a8"/>
              <w:rPr>
                <w:vertAlign w:val="superscript"/>
              </w:rPr>
            </w:pPr>
            <w:r w:rsidRPr="00C02531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F3" w:rsidRDefault="001C3DF3" w:rsidP="0076042D">
      <w:pPr>
        <w:pStyle w:val="a9"/>
      </w:pPr>
      <w:r>
        <w:separator/>
      </w:r>
    </w:p>
  </w:endnote>
  <w:endnote w:type="continuationSeparator" w:id="0">
    <w:p w:rsidR="001C3DF3" w:rsidRDefault="001C3DF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C0253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102/2307-21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77422E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77422E" w:rsidRPr="0077422E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F3" w:rsidRDefault="001C3DF3" w:rsidP="0076042D">
      <w:pPr>
        <w:pStyle w:val="a9"/>
      </w:pPr>
      <w:r>
        <w:separator/>
      </w:r>
    </w:p>
  </w:footnote>
  <w:footnote w:type="continuationSeparator" w:id="0">
    <w:p w:rsidR="001C3DF3" w:rsidRDefault="001C3DF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Обслуживающ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1754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102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02/2307-21 "/>
    <w:docVar w:name="oborud" w:val=" Ручной инструмент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1029EC1E2DAB41AEA8F1EEEF3E694632"/>
    <w:docVar w:name="rm_id" w:val="6775"/>
    <w:docVar w:name="rm_name" w:val="                                          "/>
    <w:docVar w:name="rm_number" w:val=" 102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, расход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1C3DF3"/>
    <w:rsid w:val="000024F1"/>
    <w:rsid w:val="00017AE9"/>
    <w:rsid w:val="00025683"/>
    <w:rsid w:val="00046815"/>
    <w:rsid w:val="0005566C"/>
    <w:rsid w:val="00065F29"/>
    <w:rsid w:val="000860ED"/>
    <w:rsid w:val="000905BE"/>
    <w:rsid w:val="000D1F5B"/>
    <w:rsid w:val="000E7186"/>
    <w:rsid w:val="00110025"/>
    <w:rsid w:val="001429B1"/>
    <w:rsid w:val="00145419"/>
    <w:rsid w:val="001456F8"/>
    <w:rsid w:val="0015635F"/>
    <w:rsid w:val="001607C8"/>
    <w:rsid w:val="001C3DF3"/>
    <w:rsid w:val="001F1E53"/>
    <w:rsid w:val="001F4D8D"/>
    <w:rsid w:val="00232C8F"/>
    <w:rsid w:val="00234932"/>
    <w:rsid w:val="00244615"/>
    <w:rsid w:val="002A0605"/>
    <w:rsid w:val="002E55C6"/>
    <w:rsid w:val="00305B2F"/>
    <w:rsid w:val="00336AB2"/>
    <w:rsid w:val="0036597D"/>
    <w:rsid w:val="00367816"/>
    <w:rsid w:val="003876C3"/>
    <w:rsid w:val="00392428"/>
    <w:rsid w:val="003B0826"/>
    <w:rsid w:val="003C24DB"/>
    <w:rsid w:val="003C5C39"/>
    <w:rsid w:val="0040104A"/>
    <w:rsid w:val="00402CAC"/>
    <w:rsid w:val="00444410"/>
    <w:rsid w:val="0045455B"/>
    <w:rsid w:val="00481C22"/>
    <w:rsid w:val="004A47AD"/>
    <w:rsid w:val="004C4DB2"/>
    <w:rsid w:val="004E51DC"/>
    <w:rsid w:val="004E5FB2"/>
    <w:rsid w:val="00510595"/>
    <w:rsid w:val="00513B87"/>
    <w:rsid w:val="00563E94"/>
    <w:rsid w:val="00576095"/>
    <w:rsid w:val="005A3A36"/>
    <w:rsid w:val="005B466C"/>
    <w:rsid w:val="005B7FE8"/>
    <w:rsid w:val="005C0A9A"/>
    <w:rsid w:val="005F0B4A"/>
    <w:rsid w:val="005F6B08"/>
    <w:rsid w:val="00640CE9"/>
    <w:rsid w:val="00662550"/>
    <w:rsid w:val="00684E74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422E"/>
    <w:rsid w:val="00776AA2"/>
    <w:rsid w:val="007A4C5E"/>
    <w:rsid w:val="007D1852"/>
    <w:rsid w:val="007D2CEA"/>
    <w:rsid w:val="007E6D4F"/>
    <w:rsid w:val="007F5061"/>
    <w:rsid w:val="00835248"/>
    <w:rsid w:val="00883461"/>
    <w:rsid w:val="008E68DE"/>
    <w:rsid w:val="008E70C1"/>
    <w:rsid w:val="0090588D"/>
    <w:rsid w:val="0092778A"/>
    <w:rsid w:val="00967790"/>
    <w:rsid w:val="0098630F"/>
    <w:rsid w:val="009B024D"/>
    <w:rsid w:val="009D30DB"/>
    <w:rsid w:val="009F742A"/>
    <w:rsid w:val="00A100AB"/>
    <w:rsid w:val="00A12349"/>
    <w:rsid w:val="00A204F5"/>
    <w:rsid w:val="00A71518"/>
    <w:rsid w:val="00A7346C"/>
    <w:rsid w:val="00A87B75"/>
    <w:rsid w:val="00A90E29"/>
    <w:rsid w:val="00A91908"/>
    <w:rsid w:val="00AA4551"/>
    <w:rsid w:val="00AA46ED"/>
    <w:rsid w:val="00AA4DCC"/>
    <w:rsid w:val="00AD14A4"/>
    <w:rsid w:val="00AD7C32"/>
    <w:rsid w:val="00AF796F"/>
    <w:rsid w:val="00B04F25"/>
    <w:rsid w:val="00BA30DE"/>
    <w:rsid w:val="00BA5029"/>
    <w:rsid w:val="00BC2F3C"/>
    <w:rsid w:val="00BF13D9"/>
    <w:rsid w:val="00C02531"/>
    <w:rsid w:val="00C02721"/>
    <w:rsid w:val="00C03F4A"/>
    <w:rsid w:val="00C1533C"/>
    <w:rsid w:val="00C51624"/>
    <w:rsid w:val="00C93D6F"/>
    <w:rsid w:val="00CB0141"/>
    <w:rsid w:val="00CE3307"/>
    <w:rsid w:val="00CE6C7E"/>
    <w:rsid w:val="00D15B1E"/>
    <w:rsid w:val="00D22780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6821"/>
    <w:rsid w:val="00F718F1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2022-02-18T04:27:00Z</dcterms:created>
  <dcterms:modified xsi:type="dcterms:W3CDTF">2022-02-18T08:24:00Z</dcterms:modified>
</cp:coreProperties>
</file>